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5E575" w14:textId="77777777" w:rsidR="008D34F4" w:rsidRDefault="008D34F4" w:rsidP="008D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MABLE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0B305C6D" w14:textId="77777777" w:rsidR="008D34F4" w:rsidRDefault="008D34F4" w:rsidP="008D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Patrixbourne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Kent.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956676F" w14:textId="77777777" w:rsidR="008D34F4" w:rsidRDefault="008D34F4" w:rsidP="008D34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CB031C" w14:textId="77777777" w:rsidR="008D34F4" w:rsidRDefault="008D34F4" w:rsidP="008D34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4337B1" w14:textId="77777777" w:rsidR="008D34F4" w:rsidRDefault="008D34F4" w:rsidP="008D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Surynden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Richard</w:t>
      </w:r>
    </w:p>
    <w:p w14:paraId="2ABC5812" w14:textId="77777777" w:rsidR="008D34F4" w:rsidRDefault="008D34F4" w:rsidP="008D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Baker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Stephen </w:t>
      </w:r>
      <w:proofErr w:type="spellStart"/>
      <w:r>
        <w:rPr>
          <w:rFonts w:ascii="Times New Roman" w:hAnsi="Times New Roman" w:cs="Times New Roman"/>
          <w:sz w:val="24"/>
          <w:szCs w:val="24"/>
        </w:rPr>
        <w:t>Holnherst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Bethersden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</w:t>
      </w:r>
      <w:proofErr w:type="spellEnd"/>
    </w:p>
    <w:p w14:paraId="168B6B0E" w14:textId="77777777" w:rsidR="008D34F4" w:rsidRDefault="008D34F4" w:rsidP="008D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St.Bartholomew’s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 near </w:t>
      </w:r>
    </w:p>
    <w:p w14:paraId="7D96BA9E" w14:textId="77777777" w:rsidR="008D34F4" w:rsidRDefault="008D34F4" w:rsidP="008D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Sandwich(q.v.)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Armerer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Canterbury,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A824AFE" w14:textId="77777777" w:rsidR="008D34F4" w:rsidRDefault="008D34F4" w:rsidP="008D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8295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383B50A" w14:textId="77777777" w:rsidR="008D34F4" w:rsidRDefault="008D34F4" w:rsidP="008D34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C4EE0A" w14:textId="77777777" w:rsidR="008D34F4" w:rsidRDefault="008D34F4" w:rsidP="008D34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ECD252" w14:textId="77777777" w:rsidR="008D34F4" w:rsidRDefault="008D34F4" w:rsidP="008D34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2022</w:t>
      </w:r>
    </w:p>
    <w:p w14:paraId="5DD25C3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DD9A4" w14:textId="77777777" w:rsidR="008D34F4" w:rsidRDefault="008D34F4" w:rsidP="009139A6">
      <w:r>
        <w:separator/>
      </w:r>
    </w:p>
  </w:endnote>
  <w:endnote w:type="continuationSeparator" w:id="0">
    <w:p w14:paraId="2EAA67CC" w14:textId="77777777" w:rsidR="008D34F4" w:rsidRDefault="008D34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35C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B53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97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9C9D5" w14:textId="77777777" w:rsidR="008D34F4" w:rsidRDefault="008D34F4" w:rsidP="009139A6">
      <w:r>
        <w:separator/>
      </w:r>
    </w:p>
  </w:footnote>
  <w:footnote w:type="continuationSeparator" w:id="0">
    <w:p w14:paraId="4B65D108" w14:textId="77777777" w:rsidR="008D34F4" w:rsidRDefault="008D34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85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773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5D5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4F4"/>
    <w:rsid w:val="000666E0"/>
    <w:rsid w:val="002510B7"/>
    <w:rsid w:val="005C130B"/>
    <w:rsid w:val="00826F5C"/>
    <w:rsid w:val="008D34F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F20ED"/>
  <w15:chartTrackingRefBased/>
  <w15:docId w15:val="{87EBE090-F2F3-48DC-BBCD-66632B372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D34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2022-05-12T19:59:00Z</dcterms:created>
  <dcterms:modified xsi:type="dcterms:W3CDTF">2022-05-12T20:00:00Z</dcterms:modified>
</cp:coreProperties>
</file>